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CD5" w:rsidRPr="00513FE6" w:rsidRDefault="00273CD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CD5" w:rsidRPr="00513FE6" w:rsidRDefault="00273CD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73CD5" w:rsidRPr="00513FE6" w:rsidRDefault="00273CD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73CD5" w:rsidRPr="00513FE6" w:rsidRDefault="00273CD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73CD5" w:rsidRDefault="00273CD5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73CD5" w:rsidRPr="00E40E79" w:rsidRDefault="00273CD5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273CD5" w:rsidRPr="00513FE6" w:rsidRDefault="00273CD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2871</w:t>
      </w:r>
    </w:p>
    <w:p w:rsidR="00273CD5" w:rsidRPr="003C0768" w:rsidRDefault="00273CD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73CD5" w:rsidRPr="00E40E79" w:rsidRDefault="00273CD5" w:rsidP="00B05BA8">
      <w:pPr>
        <w:rPr>
          <w:rFonts w:ascii="Century" w:hAnsi="Century"/>
          <w:sz w:val="18"/>
          <w:szCs w:val="26"/>
          <w:lang w:val="uk-UA"/>
        </w:rPr>
      </w:pPr>
    </w:p>
    <w:p w:rsidR="00273CD5" w:rsidRPr="003C0768" w:rsidRDefault="00273CD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Кострицькому Олександру Леонідовичу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73CD5" w:rsidRPr="00E40E79" w:rsidRDefault="00273CD5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273CD5" w:rsidRPr="003C0768" w:rsidRDefault="00273CD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Кострицькому Олександру Леонідовичу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73CD5" w:rsidRPr="003C0768" w:rsidRDefault="00273CD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73CD5" w:rsidRDefault="00273CD5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Кострицькому Олександру Леонідовичу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36,6339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4620983400:04:000:0250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273CD5" w:rsidRPr="007C76DF" w:rsidRDefault="00273CD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Кострицькому Олександру Леонідовичу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73CD5" w:rsidRPr="003C0768" w:rsidRDefault="00273CD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73CD5" w:rsidRPr="003C0768" w:rsidRDefault="00273CD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273CD5" w:rsidRDefault="00273CD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73CD5" w:rsidRPr="003C0768" w:rsidRDefault="00273CD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73CD5" w:rsidRDefault="00273CD5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273CD5" w:rsidSect="00273CD5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73CD5" w:rsidRPr="003C0768" w:rsidRDefault="00273CD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73CD5" w:rsidRPr="003C0768" w:rsidSect="00273CD5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73CD5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85B0AA9-4381-4A0E-8F8E-269C049EA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2</Pages>
  <Words>326</Words>
  <Characters>2325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